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44942F69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#104b-e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>R1-</w:t>
      </w:r>
      <w:r w:rsidR="00623F2A" w:rsidRPr="00623F2A">
        <w:t xml:space="preserve"> </w:t>
      </w:r>
      <w:r w:rsidR="00623F2A" w:rsidRPr="00623F2A">
        <w:rPr>
          <w:b/>
          <w:noProof/>
          <w:sz w:val="24"/>
        </w:rPr>
        <w:t>2103909</w:t>
      </w:r>
    </w:p>
    <w:p w14:paraId="030B329E" w14:textId="687B748C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e-Meeting, April 12th – 20th,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B20EF1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3E4250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3E42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95CD2E2" w:rsidR="001E41F3" w:rsidRPr="00DF06DE" w:rsidRDefault="00623F2A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23F2A"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95078FE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425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E4250">
              <w:rPr>
                <w:b/>
                <w:noProof/>
                <w:sz w:val="28"/>
              </w:rPr>
              <w:t>1</w:t>
            </w:r>
            <w:r w:rsidR="00A57F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FB112" w:rsidR="001E41F3" w:rsidRPr="00DF06DE" w:rsidRDefault="00DE7B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7B87">
              <w:t>Correction for DCI size alignment in NBIOT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B61FC8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B5635">
              <w:t xml:space="preserve">, ZTE, </w:t>
            </w:r>
            <w:proofErr w:type="spellStart"/>
            <w:r w:rsidR="00EB5635">
              <w:t>Sanechips</w:t>
            </w:r>
            <w:proofErr w:type="spellEnd"/>
            <w:r w:rsidR="00623F2A">
              <w:t>, Ericsson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5E64CF01" w:rsidR="001E41F3" w:rsidRDefault="00665B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5BC7">
              <w:t>NB_IOTenh</w:t>
            </w:r>
            <w:proofErr w:type="spellEnd"/>
            <w:r w:rsidRPr="00665B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0E79B8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04</w:t>
            </w:r>
            <w:r w:rsidR="0045090A">
              <w:t>-</w:t>
            </w:r>
            <w:r w:rsidR="00A57FD6">
              <w:t>06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444F38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5BC7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AA2D723" w:rsidR="00A57FD6" w:rsidRPr="003E4250" w:rsidRDefault="003E4250" w:rsidP="003E4250">
            <w:pPr>
              <w:pStyle w:val="ListParagraph"/>
              <w:ind w:left="14"/>
              <w:rPr>
                <w:rFonts w:cs="Times"/>
              </w:rPr>
            </w:pPr>
            <w:r>
              <w:rPr>
                <w:rFonts w:cs="Times"/>
              </w:rPr>
              <w:t>DCI size alignment shall only be performed among DCI in the same search space. This issue happens in Rel-14, when the UE may use a different DCI size for random access procedure in connected mode (Type-2 Common Search Space) and unicast transmission (UE-specific Search Space by C-RNTI).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15E12AE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 w:rsidRPr="003E4250">
              <w:rPr>
                <w:rFonts w:ascii="Times New Roman" w:eastAsia="SimSun" w:hAnsi="Times New Roman" w:cs="Times"/>
              </w:rPr>
              <w:t>Clarify that DCI size alignment only occurs among DC</w:t>
            </w:r>
            <w:r w:rsidR="005C45C9">
              <w:rPr>
                <w:rFonts w:ascii="Times New Roman" w:eastAsia="SimSun" w:hAnsi="Times New Roman" w:cs="Times"/>
              </w:rPr>
              <w:t>I</w:t>
            </w:r>
            <w:r w:rsidRPr="003E4250">
              <w:rPr>
                <w:rFonts w:ascii="Times New Roman" w:eastAsia="SimSun" w:hAnsi="Times New Roman" w:cs="Times"/>
              </w:rPr>
              <w:t>s in the same search space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Pr="003E4250" w:rsidRDefault="001E41F3">
            <w:pPr>
              <w:pStyle w:val="CRCoverPage"/>
              <w:spacing w:after="0"/>
              <w:rPr>
                <w:rFonts w:ascii="Times New Roman" w:eastAsia="SimSun" w:hAnsi="Times New Roman" w:cs="Times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F6486E3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>
              <w:rPr>
                <w:rFonts w:ascii="Times New Roman" w:eastAsia="SimSun" w:hAnsi="Times New Roman" w:cs="Times"/>
              </w:rPr>
              <w:t>The UE may perform DCI size alignment across Type-2 and UE-specific search spaces, leading to errors.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64ADA2F" w:rsidR="001E41F3" w:rsidRDefault="003E4250">
            <w:pPr>
              <w:pStyle w:val="CRCoverPage"/>
              <w:spacing w:after="0"/>
              <w:ind w:left="100"/>
              <w:rPr>
                <w:noProof/>
              </w:rPr>
            </w:pPr>
            <w:r w:rsidRPr="003E4250">
              <w:rPr>
                <w:noProof/>
              </w:rPr>
              <w:t>6.4.3.2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F8AC8D8" w14:textId="77777777" w:rsidR="003E4250" w:rsidRDefault="003E4250" w:rsidP="003E4250">
      <w:pPr>
        <w:pStyle w:val="Heading4"/>
        <w:rPr>
          <w:lang w:eastAsia="zh-CN"/>
        </w:rPr>
      </w:pPr>
      <w:bookmarkStart w:id="2" w:name="_Toc10813737"/>
      <w:bookmarkStart w:id="3" w:name="_Toc44433281"/>
      <w:bookmarkStart w:id="4" w:name="_Toc6670033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"/>
      <w:bookmarkEnd w:id="3"/>
      <w:bookmarkEnd w:id="4"/>
    </w:p>
    <w:p w14:paraId="4A47CB1A" w14:textId="77777777" w:rsidR="003E4250" w:rsidRPr="001C2260" w:rsidRDefault="003E4250" w:rsidP="003E4250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F478CF8" w14:textId="77777777" w:rsidR="003E4250" w:rsidRDefault="003E4250" w:rsidP="003E4250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36F7EED8" w14:textId="77777777" w:rsidR="003E4250" w:rsidRPr="001C2260" w:rsidRDefault="003E4250" w:rsidP="003E425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6092ABC2" w14:textId="77777777" w:rsidR="003E4250" w:rsidRDefault="003E4250" w:rsidP="003E4250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5D422C4" w14:textId="77777777" w:rsidR="003E4250" w:rsidRPr="00875C51" w:rsidRDefault="003E4250" w:rsidP="003E4250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6646AB9E" w14:textId="77777777" w:rsidR="003E4250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4032B453" w14:textId="77777777" w:rsidR="003E4250" w:rsidRDefault="003E4250" w:rsidP="003E425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743CAB84" w14:textId="77777777" w:rsidR="003E4250" w:rsidRDefault="003E4250" w:rsidP="003E4250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14:paraId="568CDF36" w14:textId="77777777" w:rsidR="003E4250" w:rsidRDefault="003E4250" w:rsidP="003E425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55C08FC" w14:textId="77777777" w:rsidR="003E4250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6D19ABD" w14:textId="77777777" w:rsidR="003E4250" w:rsidRPr="00F91D4A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configured</w:t>
      </w:r>
      <w:proofErr w:type="gramEnd"/>
      <w:r>
        <w:rPr>
          <w:lang w:eastAsia="zh-CN"/>
        </w:rPr>
        <w:t xml:space="preserve">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122A33C8" w14:textId="77777777" w:rsidR="003E4250" w:rsidRDefault="003E4250" w:rsidP="003E425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78114171" w14:textId="77777777" w:rsidR="003E4250" w:rsidRDefault="003E4250" w:rsidP="003E4250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49087852" w14:textId="77777777" w:rsidR="003E4250" w:rsidRPr="00654127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64FCCDC2" w14:textId="77777777" w:rsidR="003E4250" w:rsidRDefault="003E4250" w:rsidP="003E4250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516E81DD" w14:textId="77777777" w:rsidR="003E4250" w:rsidRDefault="003E4250" w:rsidP="003E4250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1778D4D4" w14:textId="77777777" w:rsidR="003E4250" w:rsidRDefault="003E4250" w:rsidP="003E4250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11897ED1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62D2DB6F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4E39246A" w14:textId="77777777" w:rsidR="003E4250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0136D05A" w14:textId="77777777" w:rsidR="003E4250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can only be present if 2 HARQ processes are </w:t>
      </w:r>
      <w:proofErr w:type="gramStart"/>
      <w:r>
        <w:rPr>
          <w:lang w:eastAsia="zh-CN"/>
        </w:rPr>
        <w:t>configured</w:t>
      </w:r>
      <w:proofErr w:type="gramEnd"/>
      <w:r>
        <w:rPr>
          <w:lang w:eastAsia="zh-CN"/>
        </w:rPr>
        <w:t xml:space="preserve"> and the corresponding DCI format is mapped onto the UE specific search space given by the C-RNTI as defined in [3].</w:t>
      </w:r>
    </w:p>
    <w:p w14:paraId="2EE3B801" w14:textId="77777777" w:rsidR="003E4250" w:rsidRDefault="003E4250" w:rsidP="003E4250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7116D7C0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145FE0D8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3D41728B" w14:textId="3A1EC298" w:rsidR="003E4250" w:rsidRPr="00301938" w:rsidRDefault="003E4250" w:rsidP="003E4250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5" w:author="Mixiang" w:date="2021-02-04T21:57:00Z">
        <w:r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360C7AE" w14:textId="77777777" w:rsidR="00DF06DE" w:rsidRDefault="00DF06DE" w:rsidP="003E4250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01BF7" w14:textId="77777777" w:rsidR="004561E8" w:rsidRDefault="004561E8">
      <w:r>
        <w:separator/>
      </w:r>
    </w:p>
  </w:endnote>
  <w:endnote w:type="continuationSeparator" w:id="0">
    <w:p w14:paraId="02C1FD21" w14:textId="77777777" w:rsidR="004561E8" w:rsidRDefault="0045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0FDBF" w14:textId="77777777" w:rsidR="004561E8" w:rsidRDefault="004561E8">
      <w:r>
        <w:separator/>
      </w:r>
    </w:p>
  </w:footnote>
  <w:footnote w:type="continuationSeparator" w:id="0">
    <w:p w14:paraId="0DD0ADD1" w14:textId="77777777" w:rsidR="004561E8" w:rsidRDefault="0045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2D280C"/>
    <w:rsid w:val="00305409"/>
    <w:rsid w:val="003277B1"/>
    <w:rsid w:val="003609EF"/>
    <w:rsid w:val="0036231A"/>
    <w:rsid w:val="00374DD4"/>
    <w:rsid w:val="003E1A36"/>
    <w:rsid w:val="003E4250"/>
    <w:rsid w:val="003F426E"/>
    <w:rsid w:val="00410371"/>
    <w:rsid w:val="004242F1"/>
    <w:rsid w:val="00446AEB"/>
    <w:rsid w:val="0045090A"/>
    <w:rsid w:val="004561E8"/>
    <w:rsid w:val="0049548D"/>
    <w:rsid w:val="004B75B7"/>
    <w:rsid w:val="0051580D"/>
    <w:rsid w:val="0053466A"/>
    <w:rsid w:val="00542B5A"/>
    <w:rsid w:val="00547111"/>
    <w:rsid w:val="00572E17"/>
    <w:rsid w:val="00592D74"/>
    <w:rsid w:val="005C45C9"/>
    <w:rsid w:val="005E2C44"/>
    <w:rsid w:val="00621188"/>
    <w:rsid w:val="00623F2A"/>
    <w:rsid w:val="0062449E"/>
    <w:rsid w:val="006257ED"/>
    <w:rsid w:val="0062779C"/>
    <w:rsid w:val="0064143C"/>
    <w:rsid w:val="00665BC7"/>
    <w:rsid w:val="00667711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77A33"/>
    <w:rsid w:val="008863B9"/>
    <w:rsid w:val="008A45A6"/>
    <w:rsid w:val="008F686C"/>
    <w:rsid w:val="00912AD0"/>
    <w:rsid w:val="009148DE"/>
    <w:rsid w:val="00941E30"/>
    <w:rsid w:val="00967D3C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57FD6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32935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E7B87"/>
    <w:rsid w:val="00DF06DE"/>
    <w:rsid w:val="00E13F3D"/>
    <w:rsid w:val="00E34898"/>
    <w:rsid w:val="00E369BD"/>
    <w:rsid w:val="00EB09B7"/>
    <w:rsid w:val="00EB5635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 -2</cp:lastModifiedBy>
  <cp:revision>2</cp:revision>
  <cp:lastPrinted>1900-01-01T08:00:00Z</cp:lastPrinted>
  <dcterms:created xsi:type="dcterms:W3CDTF">2021-04-15T05:38:00Z</dcterms:created>
  <dcterms:modified xsi:type="dcterms:W3CDTF">2021-04-15T05:38:00Z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